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65DB" w:rsidRPr="00B965DB" w:rsidRDefault="00B965DB" w:rsidP="00B965DB">
      <w:pPr>
        <w:spacing w:after="80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noProof/>
          <w:sz w:val="36"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7800975</wp:posOffset>
                </wp:positionH>
                <wp:positionV relativeFrom="paragraph">
                  <wp:posOffset>-79375</wp:posOffset>
                </wp:positionV>
                <wp:extent cx="1944460" cy="682172"/>
                <wp:effectExtent l="0" t="0" r="17780" b="2286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4460" cy="68217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B965DB" w:rsidRPr="00B965DB" w:rsidRDefault="00B965DB">
                            <w:pPr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  <w:r w:rsidRPr="00B965DB">
                              <w:rPr>
                                <w:rFonts w:ascii="Comic Sans MS" w:hAnsi="Comic Sans MS"/>
                                <w:sz w:val="24"/>
                              </w:rPr>
                              <w:t>Character: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614.25pt;margin-top:-6.25pt;width:153.1pt;height:53.7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" fillcolor="white [3201]" strokeweight=".5pt">
                <v:textbox>
                  <w:txbxContent>
                    <w:p w:rsidR="00B965DB" w:rsidRPr="00B965DB" w:rsidRDefault="00B965DB">
                      <w:pPr>
                        <w:rPr>
                          <w:rFonts w:ascii="Comic Sans MS" w:hAnsi="Comic Sans MS"/>
                          <w:sz w:val="24"/>
                        </w:rPr>
                      </w:pPr>
                      <w:r w:rsidRPr="00B965DB">
                        <w:rPr>
                          <w:rFonts w:ascii="Comic Sans MS" w:hAnsi="Comic Sans MS"/>
                          <w:sz w:val="24"/>
                        </w:rPr>
                        <w:t>Character:</w:t>
                      </w:r>
                    </w:p>
                  </w:txbxContent>
                </v:textbox>
              </v:shape>
            </w:pict>
          </mc:Fallback>
        </mc:AlternateContent>
      </w:r>
      <w:r w:rsidRPr="00B965DB">
        <w:rPr>
          <w:rFonts w:ascii="Comic Sans MS" w:hAnsi="Comic Sans MS"/>
          <w:b/>
          <w:sz w:val="36"/>
          <w:u w:val="single"/>
        </w:rPr>
        <w:t>Character Feelings Graph</w:t>
      </w:r>
      <w:r w:rsidRPr="00B965DB">
        <w:rPr>
          <w:rFonts w:ascii="Comic Sans MS" w:hAnsi="Comic Sans MS"/>
          <w:b/>
          <w:sz w:val="36"/>
        </w:rPr>
        <w:t xml:space="preserve"> </w:t>
      </w:r>
    </w:p>
    <w:p w:rsidR="00B965DB" w:rsidRPr="00B965DB" w:rsidRDefault="00B965DB" w:rsidP="00B965DB">
      <w:pPr>
        <w:pStyle w:val="ListParagraph"/>
        <w:numPr>
          <w:ilvl w:val="0"/>
          <w:numId w:val="1"/>
        </w:numPr>
        <w:spacing w:after="0" w:line="240" w:lineRule="auto"/>
        <w:rPr>
          <w:rFonts w:ascii="Comic Sans MS" w:hAnsi="Comic Sans MS"/>
        </w:rPr>
      </w:pPr>
      <w:r w:rsidRPr="00B965DB">
        <w:rPr>
          <w:rFonts w:ascii="Comic Sans MS" w:hAnsi="Comic Sans MS"/>
          <w:b/>
        </w:rPr>
        <w:t>P</w:t>
      </w:r>
      <w:r w:rsidRPr="00B965DB">
        <w:rPr>
          <w:rFonts w:ascii="Comic Sans MS" w:hAnsi="Comic Sans MS"/>
        </w:rPr>
        <w:t xml:space="preserve">lot a graph to show how either </w:t>
      </w:r>
      <w:r w:rsidRPr="00B965DB">
        <w:rPr>
          <w:rFonts w:ascii="Comic Sans MS" w:hAnsi="Comic Sans MS"/>
          <w:b/>
        </w:rPr>
        <w:t>the boy</w:t>
      </w:r>
      <w:r w:rsidRPr="00B965DB">
        <w:rPr>
          <w:rFonts w:ascii="Comic Sans MS" w:hAnsi="Comic Sans MS"/>
        </w:rPr>
        <w:t xml:space="preserve"> or </w:t>
      </w:r>
      <w:r w:rsidRPr="00B965DB">
        <w:rPr>
          <w:rFonts w:ascii="Comic Sans MS" w:hAnsi="Comic Sans MS"/>
          <w:b/>
        </w:rPr>
        <w:t>the robot’s</w:t>
      </w:r>
      <w:r w:rsidRPr="00B965DB">
        <w:rPr>
          <w:rFonts w:ascii="Comic Sans MS" w:hAnsi="Comic Sans MS"/>
        </w:rPr>
        <w:t xml:space="preserve"> feelings change throughout th</w:t>
      </w:r>
      <w:r w:rsidRPr="00B965DB">
        <w:rPr>
          <w:rFonts w:ascii="Comic Sans MS" w:hAnsi="Comic Sans MS"/>
        </w:rPr>
        <w:t xml:space="preserve">e film, </w:t>
      </w:r>
      <w:r w:rsidRPr="00B965DB">
        <w:rPr>
          <w:rFonts w:ascii="Comic Sans MS" w:hAnsi="Comic Sans MS"/>
          <w:b/>
          <w:i/>
        </w:rPr>
        <w:t>‘Playmate’</w:t>
      </w:r>
      <w:r w:rsidRPr="00B965DB">
        <w:rPr>
          <w:rFonts w:ascii="Comic Sans MS" w:hAnsi="Comic Sans MS"/>
        </w:rPr>
        <w:t xml:space="preserve">. </w:t>
      </w:r>
    </w:p>
    <w:p w:rsidR="00B965DB" w:rsidRPr="00B965DB" w:rsidRDefault="00B965DB" w:rsidP="00B965DB">
      <w:pPr>
        <w:pStyle w:val="ListParagraph"/>
        <w:numPr>
          <w:ilvl w:val="0"/>
          <w:numId w:val="1"/>
        </w:numPr>
        <w:spacing w:after="0" w:line="240" w:lineRule="auto"/>
        <w:rPr>
          <w:rFonts w:ascii="Comic Sans MS" w:hAnsi="Comic Sans MS"/>
        </w:rPr>
      </w:pPr>
      <w:r w:rsidRPr="00B965DB">
        <w:rPr>
          <w:rFonts w:ascii="Comic Sans MS" w:hAnsi="Comic Sans MS"/>
        </w:rPr>
        <w:t>Label the emotion you think they’re feeling on the y axis and the part of the story where it happens</w:t>
      </w:r>
      <w:r w:rsidRPr="00B965DB">
        <w:rPr>
          <w:rFonts w:ascii="Comic Sans MS" w:hAnsi="Comic Sans MS"/>
        </w:rPr>
        <w:t xml:space="preserve"> on the x axis</w:t>
      </w:r>
      <w:r w:rsidRPr="00B965DB">
        <w:rPr>
          <w:rFonts w:ascii="Comic Sans MS" w:hAnsi="Comic Sans MS"/>
        </w:rPr>
        <w:t xml:space="preserve">. </w:t>
      </w:r>
    </w:p>
    <w:p w:rsidR="00B965DB" w:rsidRPr="00B965DB" w:rsidRDefault="00B965DB" w:rsidP="00B965DB">
      <w:pPr>
        <w:pStyle w:val="ListParagraph"/>
        <w:numPr>
          <w:ilvl w:val="0"/>
          <w:numId w:val="1"/>
        </w:numPr>
        <w:spacing w:after="240" w:line="240" w:lineRule="auto"/>
        <w:ind w:left="357" w:hanging="357"/>
        <w:rPr>
          <w:rFonts w:ascii="Comic Sans MS" w:hAnsi="Comic Sans MS"/>
          <w:b/>
        </w:rPr>
      </w:pPr>
      <w:r w:rsidRPr="00B965DB">
        <w:rPr>
          <w:rFonts w:ascii="Comic Sans MS" w:hAnsi="Comic Sans MS"/>
        </w:rPr>
        <w:t>Join the dots/crosses you’ve plotted together to creat</w:t>
      </w:r>
      <w:r>
        <w:rPr>
          <w:rFonts w:ascii="Comic Sans MS" w:hAnsi="Comic Sans MS"/>
        </w:rPr>
        <w:t>e a line. A</w:t>
      </w:r>
      <w:r w:rsidRPr="00B965DB">
        <w:rPr>
          <w:rFonts w:ascii="Comic Sans MS" w:hAnsi="Comic Sans MS"/>
        </w:rPr>
        <w:t xml:space="preserve">nnotate </w:t>
      </w:r>
      <w:r w:rsidRPr="00B965DB">
        <w:rPr>
          <w:rFonts w:ascii="Comic Sans MS" w:hAnsi="Comic Sans MS"/>
        </w:rPr>
        <w:t>your graph</w:t>
      </w:r>
      <w:r w:rsidRPr="00B965DB">
        <w:rPr>
          <w:rFonts w:ascii="Comic Sans MS" w:hAnsi="Comic Sans MS"/>
        </w:rPr>
        <w:t xml:space="preserve"> at each point</w:t>
      </w:r>
      <w:r w:rsidRPr="00B965DB">
        <w:rPr>
          <w:rFonts w:ascii="Comic Sans MS" w:hAnsi="Comic Sans MS"/>
        </w:rPr>
        <w:t xml:space="preserve"> to explain WH</w:t>
      </w:r>
      <w:r>
        <w:rPr>
          <w:rFonts w:ascii="Comic Sans MS" w:hAnsi="Comic Sans MS"/>
        </w:rPr>
        <w:t>Y your character feels that way.</w:t>
      </w:r>
    </w:p>
    <w:p w:rsidR="00B965DB" w:rsidRPr="00B965DB" w:rsidRDefault="00B965DB" w:rsidP="00B965DB">
      <w:pPr>
        <w:pStyle w:val="ListParagraph"/>
        <w:spacing w:after="240" w:line="240" w:lineRule="auto"/>
        <w:ind w:left="357"/>
        <w:rPr>
          <w:rFonts w:ascii="Comic Sans MS" w:hAnsi="Comic Sans MS"/>
          <w:b/>
        </w:rPr>
      </w:pPr>
    </w:p>
    <w:p w:rsidR="00B965DB" w:rsidRPr="00B965DB" w:rsidRDefault="00B965DB" w:rsidP="00B965DB">
      <w:pPr>
        <w:pStyle w:val="ListParagraph"/>
        <w:spacing w:after="120" w:line="240" w:lineRule="auto"/>
        <w:ind w:left="360"/>
        <w:rPr>
          <w:rFonts w:ascii="Comic Sans MS" w:hAnsi="Comic Sans MS"/>
          <w:b/>
          <w:sz w:val="8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711"/>
        <w:gridCol w:w="1710"/>
        <w:gridCol w:w="1711"/>
        <w:gridCol w:w="1711"/>
        <w:gridCol w:w="1711"/>
        <w:gridCol w:w="1711"/>
        <w:gridCol w:w="1711"/>
        <w:gridCol w:w="1711"/>
        <w:gridCol w:w="1711"/>
      </w:tblGrid>
      <w:tr w:rsidR="00B965DB" w:rsidTr="00B965DB">
        <w:tc>
          <w:tcPr>
            <w:tcW w:w="171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965DB" w:rsidRDefault="00B965DB" w:rsidP="00B965DB">
            <w:pPr>
              <w:spacing w:before="120" w:after="120" w:line="48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7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965DB" w:rsidRDefault="00B965DB" w:rsidP="00B965DB">
            <w:pPr>
              <w:spacing w:before="120" w:after="120" w:line="48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7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965DB" w:rsidRDefault="00B965DB" w:rsidP="00B965DB">
            <w:pPr>
              <w:spacing w:before="120" w:after="120" w:line="48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7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965DB" w:rsidRDefault="00B965DB" w:rsidP="00B965DB">
            <w:pPr>
              <w:spacing w:before="120" w:after="120" w:line="48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7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965DB" w:rsidRDefault="00B965DB" w:rsidP="00B965DB">
            <w:pPr>
              <w:spacing w:before="120" w:after="120" w:line="48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7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965DB" w:rsidRDefault="00B965DB" w:rsidP="00B965DB">
            <w:pPr>
              <w:spacing w:before="120" w:after="120" w:line="48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7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965DB" w:rsidRDefault="00B965DB" w:rsidP="00B965DB">
            <w:pPr>
              <w:spacing w:before="120" w:after="120" w:line="48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7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965DB" w:rsidRDefault="00B965DB" w:rsidP="00B965DB">
            <w:pPr>
              <w:spacing w:before="120" w:after="120" w:line="48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7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965DB" w:rsidRDefault="00B965DB" w:rsidP="00B965DB">
            <w:pPr>
              <w:spacing w:before="120" w:after="120" w:line="480" w:lineRule="auto"/>
              <w:rPr>
                <w:rFonts w:ascii="Comic Sans MS" w:hAnsi="Comic Sans MS"/>
                <w:b/>
              </w:rPr>
            </w:pPr>
          </w:p>
        </w:tc>
      </w:tr>
      <w:tr w:rsidR="00B965DB" w:rsidTr="00B965DB">
        <w:tc>
          <w:tcPr>
            <w:tcW w:w="171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965DB" w:rsidRDefault="00B965DB" w:rsidP="00B965DB">
            <w:pPr>
              <w:spacing w:before="120" w:after="120" w:line="48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7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965DB" w:rsidRDefault="00B965DB" w:rsidP="00B965DB">
            <w:pPr>
              <w:spacing w:before="120" w:after="120" w:line="48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7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965DB" w:rsidRDefault="00B965DB" w:rsidP="00B965DB">
            <w:pPr>
              <w:spacing w:before="120" w:after="120" w:line="48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7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965DB" w:rsidRDefault="00B965DB" w:rsidP="00B965DB">
            <w:pPr>
              <w:spacing w:before="120" w:after="120" w:line="48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7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965DB" w:rsidRDefault="00B965DB" w:rsidP="00B965DB">
            <w:pPr>
              <w:spacing w:before="120" w:after="120" w:line="48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7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965DB" w:rsidRDefault="00B965DB" w:rsidP="00B965DB">
            <w:pPr>
              <w:spacing w:before="120" w:after="120" w:line="48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7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965DB" w:rsidRDefault="00B965DB" w:rsidP="00B965DB">
            <w:pPr>
              <w:spacing w:before="120" w:after="120" w:line="48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7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965DB" w:rsidRDefault="00B965DB" w:rsidP="00B965DB">
            <w:pPr>
              <w:spacing w:before="120" w:after="120" w:line="48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7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965DB" w:rsidRDefault="00B965DB" w:rsidP="00B965DB">
            <w:pPr>
              <w:spacing w:before="120" w:after="120" w:line="480" w:lineRule="auto"/>
              <w:rPr>
                <w:rFonts w:ascii="Comic Sans MS" w:hAnsi="Comic Sans MS"/>
                <w:b/>
              </w:rPr>
            </w:pPr>
          </w:p>
        </w:tc>
      </w:tr>
      <w:tr w:rsidR="00B965DB" w:rsidTr="00B965DB">
        <w:tc>
          <w:tcPr>
            <w:tcW w:w="171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965DB" w:rsidRDefault="00B965DB" w:rsidP="00B965DB">
            <w:pPr>
              <w:spacing w:before="120" w:after="120" w:line="48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7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965DB" w:rsidRDefault="00B965DB" w:rsidP="00B965DB">
            <w:pPr>
              <w:spacing w:before="120" w:after="120" w:line="48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7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965DB" w:rsidRDefault="00B965DB" w:rsidP="00B965DB">
            <w:pPr>
              <w:spacing w:before="120" w:after="120" w:line="48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7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965DB" w:rsidRDefault="00B965DB" w:rsidP="00B965DB">
            <w:pPr>
              <w:spacing w:before="120" w:after="120" w:line="48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7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965DB" w:rsidRDefault="00B965DB" w:rsidP="00B965DB">
            <w:pPr>
              <w:spacing w:before="120" w:after="120" w:line="48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7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965DB" w:rsidRDefault="00B965DB" w:rsidP="00B965DB">
            <w:pPr>
              <w:spacing w:before="120" w:after="120" w:line="48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7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965DB" w:rsidRDefault="00B965DB" w:rsidP="00B965DB">
            <w:pPr>
              <w:spacing w:before="120" w:after="120" w:line="48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7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965DB" w:rsidRDefault="00B965DB" w:rsidP="00B965DB">
            <w:pPr>
              <w:spacing w:before="120" w:after="120" w:line="48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7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965DB" w:rsidRDefault="00B965DB" w:rsidP="00B965DB">
            <w:pPr>
              <w:spacing w:before="120" w:after="120" w:line="480" w:lineRule="auto"/>
              <w:rPr>
                <w:rFonts w:ascii="Comic Sans MS" w:hAnsi="Comic Sans MS"/>
                <w:b/>
              </w:rPr>
            </w:pPr>
          </w:p>
        </w:tc>
      </w:tr>
      <w:tr w:rsidR="00B965DB" w:rsidTr="00B965DB">
        <w:tc>
          <w:tcPr>
            <w:tcW w:w="171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965DB" w:rsidRDefault="00B965DB" w:rsidP="00B965DB">
            <w:pPr>
              <w:spacing w:before="120" w:after="120" w:line="480" w:lineRule="auto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  <w:sz w:val="36"/>
                <w:u w:val="single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214A601" wp14:editId="0D3147E9">
                      <wp:simplePos x="0" y="0"/>
                      <wp:positionH relativeFrom="page">
                        <wp:posOffset>1084489</wp:posOffset>
                      </wp:positionH>
                      <wp:positionV relativeFrom="paragraph">
                        <wp:posOffset>-1686651</wp:posOffset>
                      </wp:positionV>
                      <wp:extent cx="0" cy="4412343"/>
                      <wp:effectExtent l="19050" t="0" r="19050" b="2667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412343"/>
                              </a:xfrm>
                              <a:prstGeom prst="line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0E1ECFA" id="Straight Connector 1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85.4pt,-132.8pt" to="85.4pt,2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" strokeweight="3pt">
                      <w10:wrap anchorx="page"/>
                    </v:line>
                  </w:pict>
                </mc:Fallback>
              </mc:AlternateContent>
            </w:r>
            <w:r w:rsidRPr="00B965DB">
              <w:rPr>
                <w:rFonts w:ascii="Comic Sans MS" w:hAnsi="Comic Sans MS"/>
                <w:b/>
                <w:noProof/>
                <w:lang w:eastAsia="en-GB"/>
              </w:rPr>
              <mc:AlternateContent>
                <mc:Choice Requires="wps">
                  <w:drawing>
                    <wp:anchor distT="45720" distB="45720" distL="114300" distR="114300" simplePos="0" relativeHeight="251666432" behindDoc="0" locked="0" layoutInCell="1" allowOverlap="1">
                      <wp:simplePos x="0" y="0"/>
                      <wp:positionH relativeFrom="leftMargin">
                        <wp:posOffset>-1147990</wp:posOffset>
                      </wp:positionH>
                      <wp:positionV relativeFrom="paragraph">
                        <wp:posOffset>285297</wp:posOffset>
                      </wp:positionV>
                      <wp:extent cx="2133600" cy="304800"/>
                      <wp:effectExtent l="0" t="0" r="0" b="0"/>
                      <wp:wrapNone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6200000">
                                <a:off x="0" y="0"/>
                                <a:ext cx="213360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965DB" w:rsidRPr="00B965DB" w:rsidRDefault="00B965DB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How is the character feeling?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" o:spid="_x0000_s1027" type="#_x0000_t202" style="position:absolute;margin-left:-90.4pt;margin-top:22.45pt;width:168pt;height:24pt;rotation:-90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lef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" stroked="f">
                      <v:textbox>
                        <w:txbxContent>
                          <w:p w:rsidR="00B965DB" w:rsidRPr="00B965DB" w:rsidRDefault="00B965DB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How is the character feeling?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  <w:tc>
          <w:tcPr>
            <w:tcW w:w="17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965DB" w:rsidRDefault="00B965DB" w:rsidP="00B965DB">
            <w:pPr>
              <w:spacing w:before="120" w:after="120" w:line="48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7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965DB" w:rsidRDefault="00B965DB" w:rsidP="00B965DB">
            <w:pPr>
              <w:spacing w:before="120" w:after="120" w:line="48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7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965DB" w:rsidRDefault="00B965DB" w:rsidP="00B965DB">
            <w:pPr>
              <w:spacing w:before="120" w:after="120" w:line="48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7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965DB" w:rsidRDefault="00B965DB" w:rsidP="00B965DB">
            <w:pPr>
              <w:spacing w:before="120" w:after="120" w:line="48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7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965DB" w:rsidRDefault="00B965DB" w:rsidP="00B965DB">
            <w:pPr>
              <w:spacing w:before="120" w:after="120" w:line="48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7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965DB" w:rsidRDefault="00B965DB" w:rsidP="00B965DB">
            <w:pPr>
              <w:spacing w:before="120" w:after="120" w:line="48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7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965DB" w:rsidRDefault="00B965DB" w:rsidP="00B965DB">
            <w:pPr>
              <w:spacing w:before="120" w:after="120" w:line="48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7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965DB" w:rsidRDefault="00B965DB" w:rsidP="00B965DB">
            <w:pPr>
              <w:spacing w:before="120" w:after="120" w:line="480" w:lineRule="auto"/>
              <w:rPr>
                <w:rFonts w:ascii="Comic Sans MS" w:hAnsi="Comic Sans MS"/>
                <w:b/>
              </w:rPr>
            </w:pPr>
          </w:p>
        </w:tc>
      </w:tr>
      <w:tr w:rsidR="00B965DB" w:rsidTr="00B965DB">
        <w:tc>
          <w:tcPr>
            <w:tcW w:w="171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965DB" w:rsidRDefault="00B965DB" w:rsidP="00B965DB">
            <w:pPr>
              <w:spacing w:before="120" w:after="120" w:line="48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7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965DB" w:rsidRDefault="00B965DB" w:rsidP="00B965DB">
            <w:pPr>
              <w:spacing w:before="120" w:after="120" w:line="48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7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965DB" w:rsidRDefault="00B965DB" w:rsidP="00B965DB">
            <w:pPr>
              <w:spacing w:before="120" w:after="120" w:line="48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7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965DB" w:rsidRDefault="00B965DB" w:rsidP="00B965DB">
            <w:pPr>
              <w:spacing w:before="120" w:after="120" w:line="48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7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965DB" w:rsidRDefault="00B965DB" w:rsidP="00B965DB">
            <w:pPr>
              <w:spacing w:before="120" w:after="120" w:line="48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7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965DB" w:rsidRDefault="00B965DB" w:rsidP="00B965DB">
            <w:pPr>
              <w:spacing w:before="120" w:after="120" w:line="48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7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965DB" w:rsidRDefault="00B965DB" w:rsidP="00B965DB">
            <w:pPr>
              <w:spacing w:before="120" w:after="120" w:line="48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7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965DB" w:rsidRDefault="00B965DB" w:rsidP="00B965DB">
            <w:pPr>
              <w:spacing w:before="120" w:after="120" w:line="48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7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965DB" w:rsidRDefault="00B965DB" w:rsidP="00B965DB">
            <w:pPr>
              <w:spacing w:before="120" w:after="120" w:line="480" w:lineRule="auto"/>
              <w:rPr>
                <w:rFonts w:ascii="Comic Sans MS" w:hAnsi="Comic Sans MS"/>
                <w:b/>
              </w:rPr>
            </w:pPr>
          </w:p>
        </w:tc>
      </w:tr>
      <w:tr w:rsidR="00B965DB" w:rsidTr="00B965DB">
        <w:tc>
          <w:tcPr>
            <w:tcW w:w="171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965DB" w:rsidRDefault="00B965DB" w:rsidP="00B965DB">
            <w:pPr>
              <w:spacing w:before="120" w:after="120" w:line="48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7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965DB" w:rsidRDefault="00B965DB" w:rsidP="00B965DB">
            <w:pPr>
              <w:spacing w:before="120" w:after="120" w:line="48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7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965DB" w:rsidRDefault="00B965DB" w:rsidP="00B965DB">
            <w:pPr>
              <w:spacing w:before="120" w:after="120" w:line="48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7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965DB" w:rsidRDefault="00B965DB" w:rsidP="00B965DB">
            <w:pPr>
              <w:spacing w:before="120" w:after="120" w:line="48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7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965DB" w:rsidRDefault="00B965DB" w:rsidP="00B965DB">
            <w:pPr>
              <w:spacing w:before="120" w:after="120" w:line="48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7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965DB" w:rsidRDefault="00B965DB" w:rsidP="00B965DB">
            <w:pPr>
              <w:spacing w:before="120" w:after="120" w:line="48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7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965DB" w:rsidRDefault="00B965DB" w:rsidP="00B965DB">
            <w:pPr>
              <w:spacing w:before="120" w:after="120" w:line="48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7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965DB" w:rsidRDefault="00B965DB" w:rsidP="00B965DB">
            <w:pPr>
              <w:spacing w:before="120" w:after="120" w:line="48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7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965DB" w:rsidRDefault="00B965DB" w:rsidP="00B965DB">
            <w:pPr>
              <w:spacing w:before="120" w:after="120" w:line="480" w:lineRule="auto"/>
              <w:rPr>
                <w:rFonts w:ascii="Comic Sans MS" w:hAnsi="Comic Sans MS"/>
                <w:b/>
              </w:rPr>
            </w:pPr>
          </w:p>
        </w:tc>
      </w:tr>
      <w:tr w:rsidR="00B965DB" w:rsidTr="00B965DB">
        <w:tc>
          <w:tcPr>
            <w:tcW w:w="171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965DB" w:rsidRDefault="00B965DB" w:rsidP="00B965DB">
            <w:pPr>
              <w:spacing w:before="120" w:after="120" w:line="48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7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965DB" w:rsidRDefault="00B965DB" w:rsidP="00B965DB">
            <w:pPr>
              <w:spacing w:before="120" w:after="120" w:line="48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7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965DB" w:rsidRDefault="00B965DB" w:rsidP="00B965DB">
            <w:pPr>
              <w:spacing w:before="120" w:after="120" w:line="48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7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965DB" w:rsidRDefault="00B965DB" w:rsidP="00B965DB">
            <w:pPr>
              <w:spacing w:before="120" w:after="120" w:line="48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7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965DB" w:rsidRDefault="00B965DB" w:rsidP="00B965DB">
            <w:pPr>
              <w:spacing w:before="120" w:after="120" w:line="48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7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965DB" w:rsidRDefault="00B965DB" w:rsidP="00B965DB">
            <w:pPr>
              <w:spacing w:before="120" w:after="120" w:line="48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7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965DB" w:rsidRDefault="00B965DB" w:rsidP="00B965DB">
            <w:pPr>
              <w:spacing w:before="120" w:after="120" w:line="48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7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965DB" w:rsidRDefault="00B965DB" w:rsidP="00B965DB">
            <w:pPr>
              <w:spacing w:before="120" w:after="120" w:line="48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7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965DB" w:rsidRDefault="00B965DB" w:rsidP="00B965DB">
            <w:pPr>
              <w:spacing w:before="120" w:after="120" w:line="480" w:lineRule="auto"/>
              <w:rPr>
                <w:rFonts w:ascii="Comic Sans MS" w:hAnsi="Comic Sans MS"/>
                <w:b/>
              </w:rPr>
            </w:pPr>
          </w:p>
        </w:tc>
      </w:tr>
      <w:tr w:rsidR="00B965DB" w:rsidTr="00A57AC6">
        <w:tc>
          <w:tcPr>
            <w:tcW w:w="171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965DB" w:rsidRDefault="00B965DB" w:rsidP="00B965DB">
            <w:pPr>
              <w:spacing w:before="120" w:after="120" w:line="48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7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965DB" w:rsidRDefault="00B965DB" w:rsidP="00B965DB">
            <w:pPr>
              <w:spacing w:before="120" w:after="120" w:line="48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7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965DB" w:rsidRDefault="00B965DB" w:rsidP="00B965DB">
            <w:pPr>
              <w:spacing w:before="120" w:after="120" w:line="48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7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965DB" w:rsidRDefault="00B965DB" w:rsidP="00B965DB">
            <w:pPr>
              <w:spacing w:before="120" w:after="120" w:line="48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7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965DB" w:rsidRDefault="00B965DB" w:rsidP="00B965DB">
            <w:pPr>
              <w:spacing w:before="120" w:after="120" w:line="48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7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965DB" w:rsidRDefault="00B965DB" w:rsidP="00B965DB">
            <w:pPr>
              <w:spacing w:before="120" w:after="120" w:line="48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7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965DB" w:rsidRDefault="00B965DB" w:rsidP="00B965DB">
            <w:pPr>
              <w:spacing w:before="120" w:after="120" w:line="48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7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965DB" w:rsidRDefault="00B965DB" w:rsidP="00B965DB">
            <w:pPr>
              <w:spacing w:before="120" w:after="120" w:line="48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7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965DB" w:rsidRDefault="00B965DB" w:rsidP="00B965DB">
            <w:pPr>
              <w:spacing w:before="120" w:after="120" w:line="480" w:lineRule="auto"/>
              <w:rPr>
                <w:rFonts w:ascii="Comic Sans MS" w:hAnsi="Comic Sans MS"/>
                <w:b/>
              </w:rPr>
            </w:pPr>
          </w:p>
        </w:tc>
      </w:tr>
      <w:tr w:rsidR="00B965DB" w:rsidTr="00A57AC6">
        <w:tc>
          <w:tcPr>
            <w:tcW w:w="1711" w:type="dxa"/>
            <w:tcBorders>
              <w:top w:val="single" w:sz="4" w:space="0" w:color="BFBFBF" w:themeColor="background1" w:themeShade="BF"/>
              <w:left w:val="nil"/>
              <w:bottom w:val="nil"/>
              <w:right w:val="single" w:sz="4" w:space="0" w:color="BFBFBF" w:themeColor="background1" w:themeShade="BF"/>
            </w:tcBorders>
          </w:tcPr>
          <w:p w:rsidR="00B965DB" w:rsidRDefault="00B965DB" w:rsidP="00B965DB">
            <w:pPr>
              <w:spacing w:before="120" w:after="120" w:line="480" w:lineRule="auto"/>
              <w:rPr>
                <w:rFonts w:ascii="Comic Sans MS" w:hAnsi="Comic Sans MS"/>
                <w:b/>
                <w:noProof/>
                <w:lang w:eastAsia="en-GB"/>
              </w:rPr>
            </w:pPr>
          </w:p>
        </w:tc>
        <w:tc>
          <w:tcPr>
            <w:tcW w:w="17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nil"/>
              <w:right w:val="single" w:sz="4" w:space="0" w:color="BFBFBF" w:themeColor="background1" w:themeShade="BF"/>
            </w:tcBorders>
          </w:tcPr>
          <w:p w:rsidR="00B965DB" w:rsidRDefault="00B965DB" w:rsidP="00B965DB">
            <w:pPr>
              <w:spacing w:before="120" w:after="120" w:line="480" w:lineRule="auto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6A07D6D" wp14:editId="45F898E3">
                      <wp:simplePos x="0" y="0"/>
                      <wp:positionH relativeFrom="column">
                        <wp:posOffset>-70577</wp:posOffset>
                      </wp:positionH>
                      <wp:positionV relativeFrom="paragraph">
                        <wp:posOffset>-15331</wp:posOffset>
                      </wp:positionV>
                      <wp:extent cx="8665029" cy="14877"/>
                      <wp:effectExtent l="19050" t="19050" r="22225" b="23495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665029" cy="14877"/>
                              </a:xfrm>
                              <a:prstGeom prst="line">
                                <a:avLst/>
                              </a:prstGeom>
                              <a:ln w="381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D9C3879" id="Straight Connector 5" o:spid="_x0000_s1026" style="position:absolute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55pt,-1.2pt" to="676.7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" strokecolor="black [3200]" strokeweight="3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7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nil"/>
              <w:right w:val="single" w:sz="4" w:space="0" w:color="BFBFBF" w:themeColor="background1" w:themeShade="BF"/>
            </w:tcBorders>
          </w:tcPr>
          <w:p w:rsidR="00B965DB" w:rsidRDefault="00B965DB" w:rsidP="00B965DB">
            <w:pPr>
              <w:spacing w:before="120" w:after="120" w:line="48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7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nil"/>
              <w:right w:val="single" w:sz="4" w:space="0" w:color="BFBFBF" w:themeColor="background1" w:themeShade="BF"/>
            </w:tcBorders>
          </w:tcPr>
          <w:p w:rsidR="00B965DB" w:rsidRDefault="00B965DB" w:rsidP="00B965DB">
            <w:pPr>
              <w:spacing w:before="120" w:after="120" w:line="48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7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nil"/>
              <w:right w:val="single" w:sz="4" w:space="0" w:color="BFBFBF" w:themeColor="background1" w:themeShade="BF"/>
            </w:tcBorders>
          </w:tcPr>
          <w:p w:rsidR="00B965DB" w:rsidRDefault="00B965DB" w:rsidP="00B965DB">
            <w:pPr>
              <w:spacing w:before="120" w:after="120" w:line="48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7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nil"/>
              <w:right w:val="single" w:sz="4" w:space="0" w:color="BFBFBF" w:themeColor="background1" w:themeShade="BF"/>
            </w:tcBorders>
          </w:tcPr>
          <w:p w:rsidR="00B965DB" w:rsidRDefault="00B965DB" w:rsidP="00B965DB">
            <w:pPr>
              <w:spacing w:before="120" w:after="120" w:line="48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7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nil"/>
              <w:right w:val="single" w:sz="4" w:space="0" w:color="BFBFBF" w:themeColor="background1" w:themeShade="BF"/>
            </w:tcBorders>
          </w:tcPr>
          <w:p w:rsidR="00B965DB" w:rsidRDefault="00B965DB" w:rsidP="00B965DB">
            <w:pPr>
              <w:spacing w:before="120" w:after="120" w:line="48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7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nil"/>
              <w:right w:val="single" w:sz="4" w:space="0" w:color="BFBFBF" w:themeColor="background1" w:themeShade="BF"/>
            </w:tcBorders>
          </w:tcPr>
          <w:p w:rsidR="00B965DB" w:rsidRDefault="00B965DB" w:rsidP="00B965DB">
            <w:pPr>
              <w:spacing w:before="120" w:after="120" w:line="48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7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nil"/>
              <w:right w:val="single" w:sz="4" w:space="0" w:color="BFBFBF" w:themeColor="background1" w:themeShade="BF"/>
            </w:tcBorders>
          </w:tcPr>
          <w:p w:rsidR="00B965DB" w:rsidRDefault="00B965DB" w:rsidP="00B965DB">
            <w:pPr>
              <w:spacing w:before="120" w:after="120" w:line="480" w:lineRule="auto"/>
              <w:rPr>
                <w:rFonts w:ascii="Comic Sans MS" w:hAnsi="Comic Sans MS"/>
                <w:b/>
              </w:rPr>
            </w:pPr>
          </w:p>
        </w:tc>
      </w:tr>
    </w:tbl>
    <w:p w:rsidR="00260C1C" w:rsidRDefault="00B965DB" w:rsidP="00B965DB">
      <w:pPr>
        <w:spacing w:before="120" w:after="0" w:line="240" w:lineRule="auto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At which point in the story/film do they feel this emotion?</w:t>
      </w:r>
    </w:p>
    <w:p w:rsidR="00A82E00" w:rsidRDefault="00DC4481" w:rsidP="00B965DB">
      <w:pPr>
        <w:spacing w:before="120" w:after="0" w:line="240" w:lineRule="auto"/>
        <w:jc w:val="center"/>
      </w:pPr>
      <w:r>
        <w:rPr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3011714</wp:posOffset>
                </wp:positionH>
                <wp:positionV relativeFrom="paragraph">
                  <wp:posOffset>6016171</wp:posOffset>
                </wp:positionV>
                <wp:extent cx="3933371" cy="435429"/>
                <wp:effectExtent l="0" t="0" r="10160" b="2222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33371" cy="43542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DC4481" w:rsidRPr="00DC4481" w:rsidRDefault="00DC4481">
                            <w:pPr>
                              <w:rPr>
                                <w:rFonts w:ascii="Comic Sans MS" w:hAnsi="Comic Sans MS"/>
                                <w:sz w:val="32"/>
                              </w:rPr>
                            </w:pPr>
                            <w:r w:rsidRPr="00DC4481">
                              <w:rPr>
                                <w:rFonts w:ascii="Comic Sans MS" w:hAnsi="Comic Sans MS"/>
                                <w:sz w:val="32"/>
                              </w:rPr>
                              <w:t>Example of a Character Feelings Graph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o:spid="_x0000_s1028" type="#_x0000_t202" style="position:absolute;left:0;text-align:left;margin-left:237.15pt;margin-top:473.7pt;width:309.7pt;height:34.3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" fillcolor="white [3201]" strokeweight=".5pt">
                <v:textbox>
                  <w:txbxContent>
                    <w:p w:rsidR="00DC4481" w:rsidRPr="00DC4481" w:rsidRDefault="00DC4481">
                      <w:pPr>
                        <w:rPr>
                          <w:rFonts w:ascii="Comic Sans MS" w:hAnsi="Comic Sans MS"/>
                          <w:sz w:val="32"/>
                        </w:rPr>
                      </w:pPr>
                      <w:r w:rsidRPr="00DC4481">
                        <w:rPr>
                          <w:rFonts w:ascii="Comic Sans MS" w:hAnsi="Comic Sans MS"/>
                          <w:sz w:val="32"/>
                        </w:rPr>
                        <w:t>Example of a Character Feelings Graph</w:t>
                      </w:r>
                    </w:p>
                  </w:txbxContent>
                </v:textbox>
              </v:shape>
            </w:pict>
          </mc:Fallback>
        </mc:AlternateContent>
      </w:r>
      <w:r w:rsidR="00A82E00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5BABAEF" wp14:editId="37A2158D">
                <wp:simplePos x="0" y="0"/>
                <wp:positionH relativeFrom="column">
                  <wp:posOffset>6161314</wp:posOffset>
                </wp:positionH>
                <wp:positionV relativeFrom="paragraph">
                  <wp:posOffset>1052286</wp:posOffset>
                </wp:positionV>
                <wp:extent cx="1349829" cy="2191657"/>
                <wp:effectExtent l="0" t="0" r="22225" b="37465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9829" cy="2191657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A764573" id="Straight Connector 12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85.15pt,82.85pt" to="591.45pt,25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" strokecolor="red" strokeweight="2pt">
                <v:stroke joinstyle="miter"/>
              </v:line>
            </w:pict>
          </mc:Fallback>
        </mc:AlternateContent>
      </w:r>
      <w:r w:rsidR="00A82E00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5BABAEF" wp14:editId="37A2158D">
                <wp:simplePos x="0" y="0"/>
                <wp:positionH relativeFrom="column">
                  <wp:posOffset>5377543</wp:posOffset>
                </wp:positionH>
                <wp:positionV relativeFrom="paragraph">
                  <wp:posOffset>1008743</wp:posOffset>
                </wp:positionV>
                <wp:extent cx="725714" cy="1044484"/>
                <wp:effectExtent l="0" t="0" r="36830" b="2286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25714" cy="1044484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4905FC3" id="Straight Connector 11" o:spid="_x0000_s1026" style="position:absolute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3.45pt,79.45pt" to="480.6pt,16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" strokecolor="red" strokeweight="2pt">
                <v:stroke joinstyle="miter"/>
              </v:line>
            </w:pict>
          </mc:Fallback>
        </mc:AlternateContent>
      </w:r>
      <w:r w:rsidR="00A82E00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5BABAEF" wp14:editId="37A2158D">
                <wp:simplePos x="0" y="0"/>
                <wp:positionH relativeFrom="column">
                  <wp:posOffset>4666343</wp:posOffset>
                </wp:positionH>
                <wp:positionV relativeFrom="paragraph">
                  <wp:posOffset>2111465</wp:posOffset>
                </wp:positionV>
                <wp:extent cx="667657" cy="28938"/>
                <wp:effectExtent l="0" t="0" r="37465" b="28575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67657" cy="28938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A087799" id="Straight Connector 10" o:spid="_x0000_s1026" style="position:absolute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7.45pt,166.25pt" to="420pt,16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" strokecolor="red" strokeweight="2pt">
                <v:stroke joinstyle="miter"/>
              </v:line>
            </w:pict>
          </mc:Fallback>
        </mc:AlternateContent>
      </w:r>
      <w:r w:rsidR="00A82E00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5BABAEF" wp14:editId="37A2158D">
                <wp:simplePos x="0" y="0"/>
                <wp:positionH relativeFrom="column">
                  <wp:posOffset>3911600</wp:posOffset>
                </wp:positionH>
                <wp:positionV relativeFrom="paragraph">
                  <wp:posOffset>1661886</wp:posOffset>
                </wp:positionV>
                <wp:extent cx="653143" cy="449943"/>
                <wp:effectExtent l="0" t="0" r="33020" b="2667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3143" cy="449943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4A19B40" id="Straight Connector 9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8pt,130.85pt" to="359.45pt,16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" strokecolor="red" strokeweight="2pt">
                <v:stroke joinstyle="miter"/>
              </v:line>
            </w:pict>
          </mc:Fallback>
        </mc:AlternateContent>
      </w:r>
      <w:r w:rsidR="00A82E00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2852057</wp:posOffset>
                </wp:positionH>
                <wp:positionV relativeFrom="paragraph">
                  <wp:posOffset>1066800</wp:posOffset>
                </wp:positionV>
                <wp:extent cx="1001486" cy="566057"/>
                <wp:effectExtent l="0" t="0" r="27305" b="24765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1486" cy="566057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54753E" id="Straight Connector 8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4.55pt,84pt" to="303.4pt,12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" strokecolor="red" strokeweight="2pt">
                <v:stroke joinstyle="miter"/>
              </v:line>
            </w:pict>
          </mc:Fallback>
        </mc:AlternateContent>
      </w:r>
      <w:bookmarkStart w:id="0" w:name="_GoBack"/>
      <w:r w:rsidR="00A82E00">
        <w:rPr>
          <w:noProof/>
          <w:lang w:eastAsia="en-GB"/>
        </w:rPr>
        <w:drawing>
          <wp:inline distT="0" distB="0" distL="0" distR="0" wp14:anchorId="18A2F8BD" wp14:editId="330DF289">
            <wp:extent cx="6960313" cy="5747657"/>
            <wp:effectExtent l="0" t="0" r="0" b="571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967005" cy="57531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A82E00" w:rsidSect="00B965D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F13680"/>
    <w:multiLevelType w:val="hybridMultilevel"/>
    <w:tmpl w:val="155600D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5DB"/>
    <w:rsid w:val="00260C1C"/>
    <w:rsid w:val="00A57AC6"/>
    <w:rsid w:val="00A82E00"/>
    <w:rsid w:val="00B965DB"/>
    <w:rsid w:val="00DC4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4:docId w14:val="6BBA6573"/>
  <w15:chartTrackingRefBased/>
  <w15:docId w15:val="{5A225589-2DFC-49AE-BB21-6EF08C38C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965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965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A664657</Template>
  <TotalTime>47</TotalTime>
  <Pages>2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CMurfin</dc:creator>
  <cp:keywords/>
  <dc:description/>
  <cp:lastModifiedBy>CMurfin</cp:lastModifiedBy>
  <cp:revision>3</cp:revision>
  <dcterms:created xsi:type="dcterms:W3CDTF">2020-05-28T12:39:00Z</dcterms:created>
  <dcterms:modified xsi:type="dcterms:W3CDTF">2020-05-28T13:29:00Z</dcterms:modified>
</cp:coreProperties>
</file>